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Default="0005458B" w:rsidP="0005458B">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0" w:name="_Ref490841279"/>
      <w:bookmarkStart w:id="1" w:name="_Ref492310920"/>
      <w:bookmarkStart w:id="2" w:name="_Ref492311158"/>
      <w:r w:rsidRPr="0005458B">
        <w:rPr>
          <w:rFonts w:ascii="Arial" w:hAnsi="Arial"/>
          <w:b w:val="0"/>
          <w:sz w:val="24"/>
        </w:rPr>
        <w:t xml:space="preserve">Where the Framework Award Form requires that the Supplier provide a Cyber Essentials Plus Certificate prior to </w:t>
      </w:r>
      <w:r w:rsidR="00094472">
        <w:rPr>
          <w:rFonts w:ascii="Arial" w:hAnsi="Arial"/>
          <w:b w:val="0"/>
          <w:sz w:val="24"/>
        </w:rPr>
        <w:t xml:space="preserve">Framework Start Date, </w:t>
      </w:r>
      <w:r w:rsidRPr="0005458B">
        <w:rPr>
          <w:rFonts w:ascii="Arial" w:hAnsi="Arial"/>
          <w:b w:val="0"/>
          <w:sz w:val="24"/>
        </w:rPr>
        <w:t xml:space="preserve">the Supplier shall provide a valid </w:t>
      </w:r>
      <w:r w:rsidR="007131F2">
        <w:rPr>
          <w:rFonts w:ascii="Arial" w:hAnsi="Arial"/>
          <w:b w:val="0"/>
          <w:sz w:val="24"/>
        </w:rPr>
        <w:t>Cyber Essentials P</w:t>
      </w:r>
      <w:r w:rsidRPr="0005458B">
        <w:rPr>
          <w:rFonts w:ascii="Arial" w:hAnsi="Arial"/>
          <w:b w:val="0"/>
          <w:sz w:val="24"/>
        </w:rPr>
        <w:t>lus Certificate to CCS.</w:t>
      </w:r>
      <w:bookmarkEnd w:id="0"/>
      <w:r>
        <w:rPr>
          <w:rFonts w:ascii="Arial" w:hAnsi="Arial"/>
          <w:b w:val="0"/>
          <w:sz w:val="24"/>
        </w:rPr>
        <w:t xml:space="preserve"> </w:t>
      </w:r>
      <w:r w:rsidR="0046218C" w:rsidRPr="0005458B">
        <w:rPr>
          <w:rFonts w:ascii="Arial" w:hAnsi="Arial"/>
          <w:b w:val="0"/>
          <w:sz w:val="24"/>
        </w:rPr>
        <w:t xml:space="preserve">Where the Supplier fails to comply with this </w:t>
      </w:r>
      <w:bookmarkEnd w:id="1"/>
      <w:r w:rsidR="0046218C" w:rsidRPr="0005458B">
        <w:rPr>
          <w:rFonts w:ascii="Arial" w:hAnsi="Arial"/>
          <w:b w:val="0"/>
          <w:sz w:val="24"/>
        </w:rPr>
        <w:t xml:space="preserve">Paragraph it shall be prohibited from commencing the provision of </w:t>
      </w:r>
      <w:r w:rsidR="00F27A4D" w:rsidRPr="0005458B">
        <w:rPr>
          <w:rFonts w:ascii="Arial" w:hAnsi="Arial"/>
          <w:b w:val="0"/>
          <w:sz w:val="24"/>
        </w:rPr>
        <w:t>Deliverables</w:t>
      </w:r>
      <w:r w:rsidR="0046218C" w:rsidRPr="0005458B">
        <w:rPr>
          <w:rFonts w:ascii="Arial" w:hAnsi="Arial"/>
          <w:b w:val="0"/>
          <w:sz w:val="24"/>
        </w:rPr>
        <w:t xml:space="preserve"> under any Contract until such time as the Supplier has evidenced to CCS its compliance with this Paragraph</w:t>
      </w:r>
      <w:r w:rsidR="002606A5">
        <w:rPr>
          <w:rFonts w:ascii="Arial" w:hAnsi="Arial"/>
          <w:b w:val="0"/>
          <w:sz w:val="24"/>
        </w:rPr>
        <w:t xml:space="preserve"> 2.1</w:t>
      </w:r>
      <w:r w:rsidR="0046218C" w:rsidRPr="0005458B">
        <w:rPr>
          <w:rFonts w:ascii="Arial" w:hAnsi="Arial"/>
          <w:b w:val="0"/>
          <w:sz w:val="24"/>
        </w:rPr>
        <w:t>.</w:t>
      </w:r>
      <w:bookmarkEnd w:id="2"/>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t>2.2</w:t>
      </w:r>
      <w:bookmarkStart w:id="3"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3"/>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lastRenderedPageBreak/>
        <w:t xml:space="preserve">2.3 </w:t>
      </w:r>
      <w:bookmarkStart w:id="4"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w:t>
      </w:r>
      <w:bookmarkStart w:id="5" w:name="_GoBack"/>
      <w:bookmarkEnd w:id="5"/>
      <w:r w:rsidR="00B42EFC">
        <w:rPr>
          <w:rFonts w:ascii="Arial" w:hAnsi="Arial"/>
          <w:b w:val="0"/>
          <w:sz w:val="24"/>
        </w:rPr>
        <w:t>D</w:t>
      </w:r>
      <w:r w:rsidR="0046218C" w:rsidRPr="007779C4">
        <w:rPr>
          <w:rFonts w:ascii="Arial" w:hAnsi="Arial"/>
          <w:b w:val="0"/>
          <w:sz w:val="24"/>
        </w:rPr>
        <w:t>ate of the first Call-Off Contract but before the end of the Framework Period or Contact Period of the last Call-Off Contract, the Supplier shall deliver to CCS evidence of:</w:t>
      </w:r>
      <w:bookmarkEnd w:id="4"/>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w:t>
      </w:r>
      <w:r w:rsidR="00094472">
        <w:rPr>
          <w:rFonts w:ascii="Arial" w:hAnsi="Arial"/>
          <w:b w:val="0"/>
          <w:sz w:val="24"/>
        </w:rPr>
        <w:t xml:space="preserve">Plus </w:t>
      </w:r>
      <w:r w:rsidR="0046218C" w:rsidRPr="005F5ABE">
        <w:rPr>
          <w:rFonts w:ascii="Arial" w:hAnsi="Arial"/>
          <w:b w:val="0"/>
          <w:sz w:val="24"/>
        </w:rPr>
        <w:t>Certificate before the Supplier</w:t>
      </w:r>
      <w:r w:rsidR="00094472">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w:t>
      </w:r>
      <w:r w:rsidR="00094472">
        <w:rPr>
          <w:rFonts w:ascii="Arial" w:hAnsi="Arial"/>
          <w:b w:val="0"/>
          <w:sz w:val="24"/>
        </w:rPr>
        <w:t xml:space="preserve">Plus </w:t>
      </w:r>
      <w:r w:rsidR="0046218C" w:rsidRPr="005F5ABE">
        <w:rPr>
          <w:rFonts w:ascii="Arial" w:hAnsi="Arial"/>
          <w:b w:val="0"/>
          <w:sz w:val="24"/>
        </w:rPr>
        <w:t xml:space="preserve">Certificate on each </w:t>
      </w:r>
      <w:r w:rsidRPr="005F5ABE">
        <w:rPr>
          <w:rFonts w:ascii="Arial" w:hAnsi="Arial"/>
          <w:b w:val="0"/>
          <w:sz w:val="24"/>
        </w:rPr>
        <w:t xml:space="preserve"> </w:t>
      </w:r>
      <w:r w:rsidR="0046218C" w:rsidRPr="005F5ABE">
        <w:rPr>
          <w:rFonts w:ascii="Arial" w:hAnsi="Arial"/>
          <w:b w:val="0"/>
          <w:sz w:val="24"/>
        </w:rPr>
        <w:t>anniversary of the first Cyber Essentials Scheme certificate obtained by the Sup</w:t>
      </w:r>
      <w:r w:rsidR="00531A13">
        <w:rPr>
          <w:rFonts w:ascii="Arial" w:hAnsi="Arial"/>
          <w:b w:val="0"/>
          <w:sz w:val="24"/>
        </w:rPr>
        <w:t xml:space="preserve"> </w:t>
      </w:r>
      <w:r w:rsidR="0046218C" w:rsidRPr="005F5ABE">
        <w:rPr>
          <w:rFonts w:ascii="Arial" w:hAnsi="Arial"/>
          <w:b w:val="0"/>
          <w:sz w:val="24"/>
        </w:rPr>
        <w:t xml:space="preserve">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w:t>
      </w:r>
      <w:r w:rsidR="00851DBE">
        <w:rPr>
          <w:rFonts w:ascii="Arial" w:hAnsi="Arial"/>
          <w:b w:val="0"/>
          <w:sz w:val="24"/>
        </w:rPr>
        <w:t>Scheme</w:t>
      </w:r>
      <w:r w:rsidR="00094472">
        <w:rPr>
          <w:rFonts w:ascii="Arial" w:hAnsi="Arial"/>
          <w:b w:val="0"/>
          <w:sz w:val="24"/>
        </w:rPr>
        <w:t xml:space="preserve"> </w:t>
      </w:r>
      <w:r w:rsidR="0046218C" w:rsidRPr="007779C4">
        <w:rPr>
          <w:rFonts w:ascii="Arial" w:hAnsi="Arial"/>
          <w:b w:val="0"/>
          <w:sz w:val="24"/>
        </w:rPr>
        <w:t xml:space="preserve">Data contain provisions no less onerous on the Subcontractors than those imposed on the Supplier under this Contract in respect of the Cyber Essentials </w:t>
      </w:r>
      <w:r w:rsidR="00094472">
        <w:rPr>
          <w:rFonts w:ascii="Arial" w:hAnsi="Arial"/>
          <w:b w:val="0"/>
          <w:sz w:val="24"/>
        </w:rPr>
        <w:t xml:space="preserve">Plus </w:t>
      </w:r>
      <w:r w:rsidR="0046218C" w:rsidRPr="007779C4">
        <w:rPr>
          <w:rFonts w:ascii="Arial" w:hAnsi="Arial"/>
          <w:b w:val="0"/>
          <w:sz w:val="24"/>
        </w:rPr>
        <w:t xml:space="preserve">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p w:rsidR="005F5ABE" w:rsidRPr="007779C4" w:rsidRDefault="005F5ABE" w:rsidP="005F5ABE">
      <w:pPr>
        <w:pStyle w:val="GPSL2NumberedBoldHeading"/>
        <w:numPr>
          <w:ilvl w:val="0"/>
          <w:numId w:val="0"/>
        </w:numPr>
        <w:ind w:left="792" w:hanging="360"/>
        <w:jc w:val="left"/>
        <w:rPr>
          <w:rFonts w:ascii="Arial" w:hAnsi="Arial"/>
          <w:sz w:val="24"/>
        </w:rPr>
      </w:pPr>
    </w:p>
    <w:p w:rsidR="00FF49ED" w:rsidRDefault="00FF49ED">
      <w:pPr>
        <w:rPr>
          <w:rFonts w:ascii="Arial" w:hAnsi="Arial" w:cs="Arial"/>
          <w:sz w:val="24"/>
        </w:rPr>
        <w:sectPr w:rsidR="00FF49ED"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E5F" w:rsidRDefault="00D83E5F">
      <w:pPr>
        <w:spacing w:after="0" w:line="240" w:lineRule="auto"/>
      </w:pPr>
      <w:r>
        <w:separator/>
      </w:r>
    </w:p>
  </w:endnote>
  <w:endnote w:type="continuationSeparator" w:id="0">
    <w:p w:rsidR="00D83E5F" w:rsidRDefault="00D83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7A0ADE">
      <w:rPr>
        <w:rFonts w:ascii="Arial" w:hAnsi="Arial" w:cs="Arial"/>
        <w:noProof/>
        <w:sz w:val="20"/>
      </w:rPr>
      <w:t>2</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E5F" w:rsidRDefault="00D83E5F">
      <w:pPr>
        <w:spacing w:after="0" w:line="240" w:lineRule="auto"/>
      </w:pPr>
      <w:r>
        <w:separator/>
      </w:r>
    </w:p>
  </w:footnote>
  <w:footnote w:type="continuationSeparator" w:id="0">
    <w:p w:rsidR="00D83E5F" w:rsidRDefault="00D83E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94472"/>
    <w:rsid w:val="000C1619"/>
    <w:rsid w:val="00254BF5"/>
    <w:rsid w:val="002606A5"/>
    <w:rsid w:val="00286790"/>
    <w:rsid w:val="0034212C"/>
    <w:rsid w:val="003770A8"/>
    <w:rsid w:val="0046218C"/>
    <w:rsid w:val="004741F2"/>
    <w:rsid w:val="004828D5"/>
    <w:rsid w:val="004F7DFB"/>
    <w:rsid w:val="0050074B"/>
    <w:rsid w:val="00531A13"/>
    <w:rsid w:val="005B32D0"/>
    <w:rsid w:val="005F5ABE"/>
    <w:rsid w:val="006147B4"/>
    <w:rsid w:val="00623142"/>
    <w:rsid w:val="0066743D"/>
    <w:rsid w:val="006F0FE9"/>
    <w:rsid w:val="007131F2"/>
    <w:rsid w:val="00713E32"/>
    <w:rsid w:val="00715E59"/>
    <w:rsid w:val="0072718F"/>
    <w:rsid w:val="007779C4"/>
    <w:rsid w:val="00782C26"/>
    <w:rsid w:val="007A0ADE"/>
    <w:rsid w:val="007C3083"/>
    <w:rsid w:val="00811B6D"/>
    <w:rsid w:val="00823C9E"/>
    <w:rsid w:val="00851DBE"/>
    <w:rsid w:val="0089322E"/>
    <w:rsid w:val="008A37F8"/>
    <w:rsid w:val="00A22769"/>
    <w:rsid w:val="00A350CF"/>
    <w:rsid w:val="00A55D80"/>
    <w:rsid w:val="00A97428"/>
    <w:rsid w:val="00B4161C"/>
    <w:rsid w:val="00B42EFC"/>
    <w:rsid w:val="00B4384B"/>
    <w:rsid w:val="00B446AF"/>
    <w:rsid w:val="00B75555"/>
    <w:rsid w:val="00BE6AAE"/>
    <w:rsid w:val="00BF75F7"/>
    <w:rsid w:val="00C13AA5"/>
    <w:rsid w:val="00CC7C37"/>
    <w:rsid w:val="00D44583"/>
    <w:rsid w:val="00D60D66"/>
    <w:rsid w:val="00D74B3F"/>
    <w:rsid w:val="00D83E5F"/>
    <w:rsid w:val="00DF14CD"/>
    <w:rsid w:val="00EC7CFA"/>
    <w:rsid w:val="00ED2B54"/>
    <w:rsid w:val="00EF6298"/>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DDA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E0351-00BD-472F-95D1-FB74D95CB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3</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2020-08-17T15:19:00Z</dcterms:created>
  <dcterms:modified xsi:type="dcterms:W3CDTF">2020-08-17T15:19:00Z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